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3C2E950" w:rsidR="000855FF" w:rsidRDefault="000855FF" w:rsidP="004D23D3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896E05" w:rsidRPr="00623D5E">
        <w:rPr>
          <w:b/>
          <w:color w:val="000000" w:themeColor="text1"/>
          <w:sz w:val="20"/>
          <w:szCs w:val="20"/>
        </w:rPr>
        <w:t>POST/DYS/OB/GZA/0</w:t>
      </w:r>
      <w:r w:rsidR="004D23D3">
        <w:rPr>
          <w:b/>
          <w:color w:val="000000" w:themeColor="text1"/>
          <w:sz w:val="20"/>
          <w:szCs w:val="20"/>
        </w:rPr>
        <w:t>2</w:t>
      </w:r>
      <w:r w:rsidR="007D3F46">
        <w:rPr>
          <w:b/>
          <w:color w:val="000000" w:themeColor="text1"/>
          <w:sz w:val="20"/>
          <w:szCs w:val="20"/>
        </w:rPr>
        <w:t>344</w:t>
      </w:r>
      <w:r w:rsidR="00896E05" w:rsidRPr="00623D5E">
        <w:rPr>
          <w:b/>
          <w:color w:val="000000" w:themeColor="text1"/>
          <w:sz w:val="20"/>
          <w:szCs w:val="20"/>
        </w:rPr>
        <w:t>/2025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896E05">
        <w:rPr>
          <w:rFonts w:cstheme="minorHAnsi"/>
          <w:lang w:eastAsia="pl-PL"/>
        </w:rPr>
        <w:t>„</w:t>
      </w:r>
      <w:r w:rsidR="007D3F46" w:rsidRPr="007D3F46">
        <w:rPr>
          <w:b/>
          <w:sz w:val="20"/>
        </w:rPr>
        <w:t xml:space="preserve">Wykonanie robót budowlano montażowych - Wymiana rozdzielnic SN oraz </w:t>
      </w:r>
      <w:proofErr w:type="spellStart"/>
      <w:r w:rsidR="007D3F46" w:rsidRPr="007D3F46">
        <w:rPr>
          <w:b/>
          <w:sz w:val="20"/>
        </w:rPr>
        <w:t>nN</w:t>
      </w:r>
      <w:proofErr w:type="spellEnd"/>
      <w:r w:rsidR="007D3F46" w:rsidRPr="007D3F46">
        <w:rPr>
          <w:b/>
          <w:sz w:val="20"/>
        </w:rPr>
        <w:t xml:space="preserve"> w stacjach transformatorowych na terenie działalności PGE Dystrybucja S.A. Oddział Białystok RE Ełk – 4 części</w:t>
      </w:r>
      <w:r w:rsidR="00896E05">
        <w:rPr>
          <w:b/>
          <w:sz w:val="20"/>
        </w:rPr>
        <w:t>”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</w:t>
      </w:r>
      <w:bookmarkStart w:id="6" w:name="_GoBack"/>
      <w:bookmarkEnd w:id="6"/>
      <w:r w:rsidRPr="000855FF">
        <w:rPr>
          <w:rFonts w:cstheme="minorHAnsi"/>
          <w:lang w:eastAsia="pl-PL"/>
        </w:rPr>
        <w:t xml:space="preserve">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powyżej 1 </w:t>
            </w:r>
            <w:proofErr w:type="spellStart"/>
            <w:r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>
              <w:rPr>
                <w:rFonts w:cstheme="minorHAnsi"/>
                <w:b/>
                <w:sz w:val="14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855F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4E2BC6"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7" w:name="_Toc18342848"/>
      <w:bookmarkStart w:id="8" w:name="_Toc54073231"/>
      <w:bookmarkStart w:id="9" w:name="_Toc57057714"/>
      <w:bookmarkStart w:id="10" w:name="_Toc57122890"/>
      <w:bookmarkStart w:id="11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7"/>
      <w:bookmarkEnd w:id="8"/>
      <w:bookmarkEnd w:id="9"/>
      <w:bookmarkEnd w:id="10"/>
      <w:bookmarkEnd w:id="11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034C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5691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F4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65840F" w14:textId="77777777" w:rsidR="005E2065" w:rsidRDefault="00347E8D" w:rsidP="005073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  <w:r w:rsidR="004E2BC6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066D81D0" w14:textId="77777777" w:rsidR="007D3F46" w:rsidRDefault="007D3F46" w:rsidP="007D3F4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Wykonanie robót budowlano montażowych - Wymiana rozdzielnic SN oraz </w:t>
          </w:r>
          <w:proofErr w:type="spellStart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nN</w:t>
          </w:r>
          <w:proofErr w:type="spellEnd"/>
          <w:r w:rsidRPr="00556C25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 xml:space="preserve"> w stacjach transformatorowych na terenie działalności PGE Dystrybucja S.A. Oddział Białystok RE Ełk – 4 części</w:t>
          </w:r>
        </w:p>
        <w:p w14:paraId="3219B7FE" w14:textId="77777777" w:rsidR="007D3F46" w:rsidRPr="001A4EF1" w:rsidRDefault="007D3F46" w:rsidP="007D3F4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POST/DYS/OB/GZA/0</w:t>
          </w:r>
          <w:r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2344</w:t>
          </w:r>
          <w:r w:rsidRPr="001A4EF1"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  <w:t>/2025</w:t>
          </w:r>
        </w:p>
        <w:p w14:paraId="2A202B33" w14:textId="6DF29F86" w:rsidR="004D23D3" w:rsidRPr="001A4EF1" w:rsidRDefault="004D23D3" w:rsidP="004D23D3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6"/>
              <w:szCs w:val="16"/>
            </w:rPr>
          </w:pPr>
        </w:p>
        <w:p w14:paraId="20673B0F" w14:textId="5E28FE4E" w:rsidR="00D7286B" w:rsidRPr="006B2C28" w:rsidRDefault="00D7286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7"/>
  </w:num>
  <w:num w:numId="14">
    <w:abstractNumId w:val="22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9"/>
  </w:num>
  <w:num w:numId="21">
    <w:abstractNumId w:val="1"/>
  </w:num>
  <w:num w:numId="22">
    <w:abstractNumId w:val="14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 w:numId="3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4CA5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23D3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57E46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065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3F4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B539C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2344 - Załącznik nr 8 do SWZ.docx</dmsv2BaseFileName>
    <dmsv2BaseDisplayName xmlns="http://schemas.microsoft.com/sharepoint/v3">2344 - Załącznik nr 8 do SWZ</dmsv2BaseDisplayName>
    <dmsv2SWPP2ObjectNumber xmlns="http://schemas.microsoft.com/sharepoint/v3">POST/DYS/OB/GZA/02344/2025                        </dmsv2SWPP2ObjectNumber>
    <dmsv2SWPP2SumMD5 xmlns="http://schemas.microsoft.com/sharepoint/v3">5d3cef98af84582b8e329bbdf0b3b561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684999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22844948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XD3KHSRJV2AP-1182365650-22681</_dlc_DocId>
    <_dlc_DocIdUrl xmlns="a19cb1c7-c5c7-46d4-85ae-d83685407bba">
      <Url>https://swpp2.dms.gkpge.pl/sites/38/_layouts/15/DocIdRedir.aspx?ID=XD3KHSRJV2AP-1182365650-22681</Url>
      <Description>XD3KHSRJV2AP-1182365650-22681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B9A7BB-0BCB-4F08-B9EB-26E37AEDB3E5}"/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0E77A8-EB44-463E-990B-89FF684E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10</cp:revision>
  <cp:lastPrinted>2024-07-15T11:21:00Z</cp:lastPrinted>
  <dcterms:created xsi:type="dcterms:W3CDTF">2025-05-08T14:33:00Z</dcterms:created>
  <dcterms:modified xsi:type="dcterms:W3CDTF">2025-06-25T05:10:00Z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0x010189100050F5D048D59D0D41ADD27F0C723A1684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a1176619-2526-4f26-bbe7-40f0092fcd2d</vt:lpwstr>
  </property>
</Properties>
</file>